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4D704" w14:textId="2A4636A4" w:rsidR="00060AFD" w:rsidRDefault="00060AFD" w:rsidP="00060A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</w:t>
      </w:r>
      <w:r w:rsidR="004B58E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</w:t>
      </w:r>
      <w:r w:rsidR="004B58EC">
        <w:rPr>
          <w:b/>
          <w:noProof/>
          <w:sz w:val="24"/>
        </w:rPr>
        <w:t>5</w:t>
      </w:r>
      <w:r w:rsidR="005D4C4B">
        <w:rPr>
          <w:b/>
          <w:noProof/>
          <w:sz w:val="24"/>
        </w:rPr>
        <w:t>00504</w:t>
      </w:r>
    </w:p>
    <w:p w14:paraId="4AA3CF8F" w14:textId="78B687C8" w:rsidR="00645A26" w:rsidRPr="00566BC5" w:rsidRDefault="004B58EC" w:rsidP="00060AFD">
      <w:pPr>
        <w:pStyle w:val="a4"/>
        <w:tabs>
          <w:tab w:val="left" w:pos="5265"/>
        </w:tabs>
        <w:outlineLvl w:val="0"/>
        <w:rPr>
          <w:b w:val="0"/>
          <w:sz w:val="24"/>
        </w:rPr>
      </w:pPr>
      <w:r w:rsidRPr="001E13B3">
        <w:rPr>
          <w:rFonts w:eastAsia="宋体" w:cs="Arial"/>
          <w:sz w:val="24"/>
          <w:szCs w:val="24"/>
          <w:lang w:eastAsia="zh-CN"/>
        </w:rPr>
        <w:t>Athens, Greece, 17th - 21th, Feb 2025</w:t>
      </w:r>
      <w:r w:rsidR="00645A26">
        <w:rPr>
          <w:rFonts w:cs="Arial"/>
          <w:sz w:val="24"/>
        </w:rPr>
        <w:br/>
      </w:r>
    </w:p>
    <w:p w14:paraId="46DA2A95" w14:textId="607DBB9E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06679" w:rsidRPr="00D06679">
        <w:rPr>
          <w:rFonts w:ascii="Arial" w:hAnsi="Arial" w:cs="Arial"/>
          <w:b/>
        </w:rPr>
        <w:t xml:space="preserve">Discussion on </w:t>
      </w:r>
      <w:r w:rsidR="00260AB7">
        <w:rPr>
          <w:rFonts w:ascii="Arial" w:hAnsi="Arial" w:cs="Arial"/>
          <w:b/>
        </w:rPr>
        <w:t>testability</w:t>
      </w:r>
      <w:r w:rsidR="00D06679" w:rsidRPr="00D06679">
        <w:rPr>
          <w:rFonts w:ascii="Arial" w:hAnsi="Arial" w:cs="Arial"/>
          <w:b/>
        </w:rPr>
        <w:t xml:space="preserve"> for LP-WUR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6FEE0ECB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60AFD">
        <w:rPr>
          <w:rFonts w:ascii="Arial" w:hAnsi="Arial" w:cs="Arial"/>
          <w:b/>
        </w:rPr>
        <w:t>7</w:t>
      </w:r>
      <w:r w:rsidR="00D06679">
        <w:rPr>
          <w:rFonts w:ascii="Arial" w:hAnsi="Arial" w:cs="Arial"/>
          <w:b/>
        </w:rPr>
        <w:t>.2</w:t>
      </w:r>
      <w:r w:rsidR="004B58EC">
        <w:rPr>
          <w:rFonts w:ascii="Arial" w:hAnsi="Arial" w:cs="Arial"/>
          <w:b/>
        </w:rPr>
        <w:t>6</w:t>
      </w:r>
      <w:r w:rsidR="00D06679">
        <w:rPr>
          <w:rFonts w:ascii="Arial" w:hAnsi="Arial" w:cs="Arial"/>
          <w:b/>
        </w:rPr>
        <w:t>.2.</w:t>
      </w:r>
      <w:r w:rsidR="00260AB7">
        <w:rPr>
          <w:rFonts w:ascii="Arial" w:hAnsi="Arial" w:cs="Arial"/>
          <w:b/>
        </w:rPr>
        <w:t>4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790A21E6" w14:textId="0153D3B9" w:rsidR="003F4CAE" w:rsidRDefault="00AE32FF" w:rsidP="000E538D">
      <w:pPr>
        <w:rPr>
          <w:lang w:eastAsia="zh-CN"/>
        </w:rPr>
      </w:pPr>
      <w:r>
        <w:rPr>
          <w:lang w:eastAsia="zh-CN"/>
        </w:rPr>
        <w:t xml:space="preserve">Testability is one of the </w:t>
      </w:r>
      <w:r w:rsidR="00911B54">
        <w:rPr>
          <w:lang w:eastAsia="zh-CN"/>
        </w:rPr>
        <w:t>scopes</w:t>
      </w:r>
      <w:r>
        <w:rPr>
          <w:lang w:eastAsia="zh-CN"/>
        </w:rPr>
        <w:t xml:space="preserve"> for this work item but no much progress yet, </w:t>
      </w:r>
      <w:r w:rsidR="000E538D">
        <w:rPr>
          <w:lang w:eastAsia="zh-CN"/>
        </w:rPr>
        <w:t>it is important to converge on high level framework and then move forward onto details.</w:t>
      </w:r>
    </w:p>
    <w:p w14:paraId="3F552FD2" w14:textId="7AA33623" w:rsidR="006722EA" w:rsidRDefault="006722EA" w:rsidP="001D08D9">
      <w:pPr>
        <w:rPr>
          <w:lang w:eastAsia="zh-CN"/>
        </w:rPr>
      </w:pPr>
      <w:r>
        <w:rPr>
          <w:lang w:val="en-US" w:eastAsia="zh-CN"/>
        </w:rPr>
        <w:t xml:space="preserve">In this contribution, </w:t>
      </w:r>
      <w:r w:rsidR="005019BC">
        <w:rPr>
          <w:lang w:val="en-US" w:eastAsia="zh-CN"/>
        </w:rPr>
        <w:t xml:space="preserve">we </w:t>
      </w:r>
      <w:r w:rsidR="001919AD">
        <w:rPr>
          <w:lang w:val="en-US" w:eastAsia="zh-CN"/>
        </w:rPr>
        <w:t xml:space="preserve">share our views on </w:t>
      </w:r>
      <w:r w:rsidR="002F0045">
        <w:rPr>
          <w:lang w:val="en-US" w:eastAsia="zh-CN"/>
        </w:rPr>
        <w:t>LP-WUR testability</w:t>
      </w:r>
      <w:r w:rsidR="009320B8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1606753E" w14:textId="467D12F3" w:rsidR="00D85E73" w:rsidRDefault="00B96DF2" w:rsidP="006B3A0A">
      <w:pPr>
        <w:rPr>
          <w:lang w:eastAsia="zh-CN"/>
        </w:rPr>
      </w:pPr>
      <w:r>
        <w:rPr>
          <w:lang w:eastAsia="zh-CN"/>
        </w:rPr>
        <w:t xml:space="preserve">There kinds of RRC states are involved for LP-WUS feature, i.e., RRC_Idle, RRC_inactive and RRC_Connected. For requirement and test, a </w:t>
      </w:r>
      <w:proofErr w:type="gramStart"/>
      <w:r>
        <w:rPr>
          <w:lang w:eastAsia="zh-CN"/>
        </w:rPr>
        <w:t>high level</w:t>
      </w:r>
      <w:proofErr w:type="gramEnd"/>
      <w:r>
        <w:rPr>
          <w:lang w:eastAsia="zh-CN"/>
        </w:rPr>
        <w:t xml:space="preserve"> agreement is </w:t>
      </w:r>
      <w:r w:rsidR="00931084">
        <w:rPr>
          <w:lang w:eastAsia="zh-CN"/>
        </w:rPr>
        <w:t>achieved</w:t>
      </w:r>
      <w:r>
        <w:rPr>
          <w:lang w:eastAsia="zh-CN"/>
        </w:rPr>
        <w:t xml:space="preserve"> in last meeting [1]: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B96DF2" w14:paraId="6B7989AB" w14:textId="77777777" w:rsidTr="00B96DF2">
        <w:tc>
          <w:tcPr>
            <w:tcW w:w="9622" w:type="dxa"/>
          </w:tcPr>
          <w:p w14:paraId="1B4FBA5F" w14:textId="77777777" w:rsidR="00B96DF2" w:rsidRDefault="00B96DF2" w:rsidP="00B96DF2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-1: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alignment of common understanding on LP-WUS requirements and </w:t>
            </w:r>
            <w:r>
              <w:rPr>
                <w:b/>
                <w:u w:val="single"/>
                <w:lang w:eastAsia="zh-CN"/>
              </w:rPr>
              <w:t>corresponding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testing </w:t>
            </w:r>
          </w:p>
          <w:p w14:paraId="5CAD97DD" w14:textId="77777777" w:rsidR="00B96DF2" w:rsidRPr="00136FD4" w:rsidRDefault="00B96DF2" w:rsidP="00B96DF2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5F982969" w14:textId="6F15DA5F" w:rsidR="00B96DF2" w:rsidRDefault="00B96DF2" w:rsidP="00B96DF2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 w:rsidRPr="00136FD4">
              <w:rPr>
                <w:rFonts w:eastAsia="宋体"/>
                <w:b/>
                <w:bCs/>
                <w:szCs w:val="24"/>
                <w:lang w:eastAsia="zh-CN"/>
              </w:rPr>
              <w:t>The same LP-WUS RF requirements for all three RRC states are assumed. But only one RRC state needs to be tested</w:t>
            </w: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>.</w:t>
            </w:r>
          </w:p>
        </w:tc>
      </w:tr>
    </w:tbl>
    <w:p w14:paraId="12251E2C" w14:textId="291A28CB" w:rsidR="00D85E73" w:rsidRDefault="00D85E73" w:rsidP="006B3A0A">
      <w:pPr>
        <w:rPr>
          <w:lang w:eastAsia="zh-CN"/>
        </w:rPr>
      </w:pPr>
    </w:p>
    <w:p w14:paraId="6B9BB528" w14:textId="16ACFB65" w:rsidR="00B96DF2" w:rsidRDefault="00B96DF2" w:rsidP="006B3A0A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nly one RRC state needs to be tested. Then </w:t>
      </w:r>
      <w:r w:rsidR="00021497">
        <w:rPr>
          <w:lang w:eastAsia="zh-CN"/>
        </w:rPr>
        <w:t xml:space="preserve">it is next question which </w:t>
      </w:r>
      <w:r w:rsidR="00BA19B1">
        <w:rPr>
          <w:lang w:eastAsia="zh-CN"/>
        </w:rPr>
        <w:t>RRC state</w:t>
      </w:r>
      <w:r w:rsidR="00021497">
        <w:rPr>
          <w:lang w:eastAsia="zh-CN"/>
        </w:rPr>
        <w:t xml:space="preserve"> is to be selected or prioritized. For FR1, </w:t>
      </w:r>
      <w:r w:rsidR="00BA19B1">
        <w:rPr>
          <w:lang w:eastAsia="zh-CN"/>
        </w:rPr>
        <w:t xml:space="preserve">supporting LP-WUS in RRC_Idle states showed most obvious power saving benefits. Though </w:t>
      </w:r>
      <w:r w:rsidR="00133E27">
        <w:rPr>
          <w:lang w:eastAsia="zh-CN"/>
        </w:rPr>
        <w:t xml:space="preserve">UE may support </w:t>
      </w:r>
      <w:r w:rsidR="00CE36B8">
        <w:rPr>
          <w:lang w:eastAsia="zh-CN"/>
        </w:rPr>
        <w:t xml:space="preserve">not all 3 RRC states, </w:t>
      </w:r>
      <w:r w:rsidR="00D42DB5">
        <w:rPr>
          <w:lang w:eastAsia="zh-CN"/>
        </w:rPr>
        <w:t>the large possibility is the FR1 LP-WUS UE would either support RRC_Idle or support RRC_Idle &amp; RRC Connected states.</w:t>
      </w:r>
      <w:r w:rsidR="00863FCF">
        <w:rPr>
          <w:lang w:eastAsia="zh-CN"/>
        </w:rPr>
        <w:t xml:space="preserve"> </w:t>
      </w:r>
      <w:proofErr w:type="gramStart"/>
      <w:r w:rsidR="00863FCF">
        <w:rPr>
          <w:lang w:eastAsia="zh-CN"/>
        </w:rPr>
        <w:t>Therefore</w:t>
      </w:r>
      <w:proofErr w:type="gramEnd"/>
      <w:r w:rsidR="00863FCF">
        <w:rPr>
          <w:lang w:eastAsia="zh-CN"/>
        </w:rPr>
        <w:t xml:space="preserve"> it can be expected that test method based on RRC_Idle could cover most </w:t>
      </w:r>
      <w:r w:rsidR="006E52B6">
        <w:rPr>
          <w:lang w:eastAsia="zh-CN"/>
        </w:rPr>
        <w:t>available UEs. It is reasonable to prioritize RRC_Idle when developing test method for FR1 UE LP-WUR RF testing.</w:t>
      </w:r>
    </w:p>
    <w:p w14:paraId="4018154B" w14:textId="6D8AE766" w:rsidR="006E52B6" w:rsidRPr="006E52B6" w:rsidRDefault="006E52B6" w:rsidP="002232BE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</w:t>
      </w:r>
      <w:r w:rsidR="002232BE" w:rsidRPr="002232BE">
        <w:rPr>
          <w:b/>
          <w:bCs/>
        </w:rPr>
        <w:t>prioritize RRC_Idle when developing test method for FR1 UE LP-WUR RF testing.</w:t>
      </w:r>
    </w:p>
    <w:p w14:paraId="35A99FFB" w14:textId="5BB85832" w:rsidR="00D85E73" w:rsidRDefault="006709E9" w:rsidP="006B3A0A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igh level </w:t>
      </w:r>
      <w:r w:rsidR="00EA6C76">
        <w:rPr>
          <w:lang w:eastAsia="zh-CN"/>
        </w:rPr>
        <w:t>framework has been discussed for several meeting cycles, and the latest agreements are as following [1]: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EA6C76" w14:paraId="736C7DF6" w14:textId="77777777" w:rsidTr="00EA6C76">
        <w:tc>
          <w:tcPr>
            <w:tcW w:w="9622" w:type="dxa"/>
          </w:tcPr>
          <w:p w14:paraId="5AED97BC" w14:textId="77777777" w:rsidR="00EA6C76" w:rsidRDefault="00EA6C76" w:rsidP="00EA6C76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General framework of</w:t>
            </w:r>
            <w:r w:rsidRPr="002F04C1">
              <w:t xml:space="preserve"> </w:t>
            </w:r>
            <w:r w:rsidRPr="002F04C1">
              <w:rPr>
                <w:b/>
                <w:u w:val="single"/>
                <w:lang w:eastAsia="zh-CN"/>
              </w:rPr>
              <w:t>interface between the MR and the LR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to verify RF </w:t>
            </w:r>
            <w:r>
              <w:rPr>
                <w:b/>
                <w:u w:val="single"/>
                <w:lang w:eastAsia="zh-CN"/>
              </w:rPr>
              <w:t>performance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 </w:t>
            </w:r>
          </w:p>
          <w:p w14:paraId="67E2F61D" w14:textId="77777777" w:rsidR="00EA6C76" w:rsidRPr="00136FD4" w:rsidRDefault="00EA6C76" w:rsidP="00EA6C76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0908A92E" w14:textId="77777777" w:rsidR="00EA6C76" w:rsidRPr="00E2348F" w:rsidRDefault="00EA6C76" w:rsidP="00EA6C76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E2348F">
              <w:rPr>
                <w:rFonts w:eastAsia="宋体"/>
                <w:b/>
                <w:bCs/>
                <w:szCs w:val="24"/>
                <w:lang w:eastAsia="zh-CN"/>
              </w:rPr>
              <w:t>Group discuss and conclude the general framework for LP-WUS performance verification, consider the following as starting point:</w:t>
            </w:r>
          </w:p>
          <w:p w14:paraId="2C4EF9BE" w14:textId="77777777" w:rsidR="00EA6C76" w:rsidRDefault="00EA6C76" w:rsidP="00EA6C76">
            <w:pPr>
              <w:pStyle w:val="af8"/>
              <w:numPr>
                <w:ilvl w:val="2"/>
                <w:numId w:val="2"/>
              </w:numPr>
              <w:spacing w:after="120"/>
              <w:ind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E2348F">
              <w:rPr>
                <w:rFonts w:eastAsia="宋体"/>
                <w:b/>
                <w:bCs/>
                <w:szCs w:val="24"/>
                <w:lang w:eastAsia="zh-CN"/>
              </w:rPr>
              <w:t xml:space="preserve">Option 1: Counter the detection rate without waking up the MR would be enough to verify LP-WUS RF performance. </w:t>
            </w:r>
          </w:p>
          <w:p w14:paraId="6CCFB20E" w14:textId="77777777" w:rsidR="00EA6C76" w:rsidRPr="00E2348F" w:rsidRDefault="00EA6C76" w:rsidP="00EA6C76">
            <w:pPr>
              <w:pStyle w:val="af8"/>
              <w:numPr>
                <w:ilvl w:val="2"/>
                <w:numId w:val="2"/>
              </w:numPr>
              <w:spacing w:after="120"/>
              <w:ind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FFS if t</w:t>
            </w:r>
            <w:r w:rsidRPr="00E2348F">
              <w:rPr>
                <w:rFonts w:eastAsia="宋体"/>
                <w:b/>
                <w:bCs/>
                <w:szCs w:val="24"/>
                <w:lang w:eastAsia="zh-CN"/>
              </w:rPr>
              <w:t>he MR should only be woken up when data transfer the system simulator is needed.</w:t>
            </w:r>
          </w:p>
          <w:p w14:paraId="5F1994C0" w14:textId="33ACF288" w:rsidR="00EA6C76" w:rsidRPr="00EA6C76" w:rsidRDefault="00EA6C76" w:rsidP="0056318E">
            <w:pPr>
              <w:pStyle w:val="af8"/>
              <w:numPr>
                <w:ilvl w:val="2"/>
                <w:numId w:val="2"/>
              </w:numPr>
              <w:spacing w:after="120"/>
              <w:ind w:firstLineChars="0"/>
              <w:rPr>
                <w:lang w:eastAsia="zh-CN"/>
              </w:rPr>
            </w:pPr>
            <w:r w:rsidRPr="00E2348F">
              <w:rPr>
                <w:rFonts w:eastAsia="宋体" w:hint="eastAsia"/>
                <w:b/>
                <w:bCs/>
                <w:szCs w:val="24"/>
                <w:lang w:eastAsia="zh-CN"/>
              </w:rPr>
              <w:t>O</w:t>
            </w:r>
            <w:r w:rsidRPr="00E2348F">
              <w:rPr>
                <w:rFonts w:eastAsia="宋体"/>
                <w:b/>
                <w:bCs/>
                <w:szCs w:val="24"/>
                <w:lang w:eastAsia="zh-CN"/>
              </w:rPr>
              <w:t>ther options are not precluded.</w:t>
            </w:r>
          </w:p>
        </w:tc>
      </w:tr>
    </w:tbl>
    <w:p w14:paraId="21AE2BA7" w14:textId="489785C7" w:rsidR="00EA6C76" w:rsidRDefault="006679FD" w:rsidP="006B3A0A">
      <w:pPr>
        <w:rPr>
          <w:lang w:eastAsia="zh-CN"/>
        </w:rPr>
      </w:pPr>
      <w:r>
        <w:rPr>
          <w:lang w:eastAsia="zh-CN"/>
        </w:rPr>
        <w:t>There have been sufficient discussion</w:t>
      </w:r>
      <w:r w:rsidR="0067242B">
        <w:rPr>
          <w:lang w:eastAsia="zh-CN"/>
        </w:rPr>
        <w:t>s</w:t>
      </w:r>
      <w:r>
        <w:rPr>
          <w:lang w:eastAsia="zh-CN"/>
        </w:rPr>
        <w:t xml:space="preserve"> on this issue and it can be concluded that waking up MR for each detected LP-WUS is not practical for conformance test. It is more practical </w:t>
      </w:r>
      <w:r w:rsidR="00CB14E9">
        <w:rPr>
          <w:lang w:eastAsia="zh-CN"/>
        </w:rPr>
        <w:t xml:space="preserve">to just counting the detected LP-WUS signal </w:t>
      </w:r>
      <w:r w:rsidR="00A53217">
        <w:rPr>
          <w:lang w:eastAsia="zh-CN"/>
        </w:rPr>
        <w:t xml:space="preserve">and not to wake up the MR </w:t>
      </w:r>
      <w:r w:rsidR="00FE7103">
        <w:rPr>
          <w:lang w:eastAsia="zh-CN"/>
        </w:rPr>
        <w:t>before the test</w:t>
      </w:r>
      <w:r w:rsidR="00A53217">
        <w:rPr>
          <w:lang w:eastAsia="zh-CN"/>
        </w:rPr>
        <w:t xml:space="preserve"> counting is over.</w:t>
      </w:r>
      <w:r w:rsidR="0067242B">
        <w:rPr>
          <w:lang w:eastAsia="zh-CN"/>
        </w:rPr>
        <w:t xml:space="preserve"> It is proposed to agree on this </w:t>
      </w:r>
      <w:proofErr w:type="gramStart"/>
      <w:r w:rsidR="0067242B">
        <w:rPr>
          <w:lang w:eastAsia="zh-CN"/>
        </w:rPr>
        <w:t>high level</w:t>
      </w:r>
      <w:proofErr w:type="gramEnd"/>
      <w:r w:rsidR="0067242B">
        <w:rPr>
          <w:lang w:eastAsia="zh-CN"/>
        </w:rPr>
        <w:t xml:space="preserve"> framework and then move forward.</w:t>
      </w:r>
    </w:p>
    <w:p w14:paraId="78322DEB" w14:textId="12BDE207" w:rsidR="00BF437E" w:rsidRDefault="00BF437E" w:rsidP="00BF437E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</w:t>
      </w:r>
      <w:r w:rsidR="00C972EC">
        <w:rPr>
          <w:b/>
          <w:bCs/>
        </w:rPr>
        <w:t>c</w:t>
      </w:r>
      <w:r w:rsidR="00C972EC" w:rsidRPr="00C972EC">
        <w:rPr>
          <w:b/>
          <w:bCs/>
        </w:rPr>
        <w:t>ounter the detection rate without waking up the MR to verify LP-WUS RF performance.</w:t>
      </w:r>
    </w:p>
    <w:p w14:paraId="3CB54546" w14:textId="77777777" w:rsidR="00D85E73" w:rsidRDefault="00D85E73" w:rsidP="006B3A0A">
      <w:pPr>
        <w:rPr>
          <w:lang w:eastAsia="zh-CN"/>
        </w:rPr>
      </w:pPr>
    </w:p>
    <w:p w14:paraId="62BD10DE" w14:textId="447DCCB2" w:rsidR="00D85E73" w:rsidRDefault="005B4C03" w:rsidP="006B3A0A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 xml:space="preserve">ollowing to the </w:t>
      </w:r>
      <w:proofErr w:type="gramStart"/>
      <w:r w:rsidR="007F32FC">
        <w:rPr>
          <w:lang w:eastAsia="zh-CN"/>
        </w:rPr>
        <w:t>high level</w:t>
      </w:r>
      <w:proofErr w:type="gramEnd"/>
      <w:r w:rsidR="007F32FC">
        <w:rPr>
          <w:lang w:eastAsia="zh-CN"/>
        </w:rPr>
        <w:t xml:space="preserve"> framework in proposal 2, a test mode is needed to enable the testing without waking up MR when LR receives LP-WUS signal.</w:t>
      </w:r>
    </w:p>
    <w:p w14:paraId="06F2CDCB" w14:textId="78FCAA72" w:rsidR="005B4C03" w:rsidRDefault="00097874" w:rsidP="006B3A0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is also </w:t>
      </w:r>
      <w:r w:rsidR="00C035E1">
        <w:rPr>
          <w:lang w:eastAsia="zh-CN"/>
        </w:rPr>
        <w:t>proposal to leave the discussion to RAN5. In our understanding</w:t>
      </w:r>
      <w:r w:rsidR="00704266">
        <w:rPr>
          <w:lang w:eastAsia="zh-CN"/>
        </w:rPr>
        <w:t xml:space="preserve">, </w:t>
      </w:r>
      <w:r w:rsidR="00FC4C98">
        <w:rPr>
          <w:lang w:eastAsia="zh-CN"/>
        </w:rPr>
        <w:t>without conclusion on test mode in RAN4, the testability objectives can not be completed for this work item since this is the first step of testability</w:t>
      </w:r>
      <w:r w:rsidR="0056318E">
        <w:rPr>
          <w:lang w:eastAsia="zh-CN"/>
        </w:rPr>
        <w:t>.</w:t>
      </w:r>
      <w:r w:rsidR="00704266">
        <w:rPr>
          <w:lang w:eastAsia="zh-CN"/>
        </w:rPr>
        <w:t xml:space="preserve"> </w:t>
      </w:r>
      <w:r w:rsidR="00A3072D">
        <w:rPr>
          <w:lang w:eastAsia="zh-CN"/>
        </w:rPr>
        <w:t xml:space="preserve">In addition, </w:t>
      </w:r>
      <w:r w:rsidR="00E270DB">
        <w:rPr>
          <w:lang w:eastAsia="zh-CN"/>
        </w:rPr>
        <w:t xml:space="preserve">there is risk of further delay to enable this feature if RAN4 </w:t>
      </w:r>
      <w:r w:rsidR="00A3072D">
        <w:rPr>
          <w:lang w:eastAsia="zh-CN"/>
        </w:rPr>
        <w:t>leave too much testability to RAN</w:t>
      </w:r>
      <w:r w:rsidR="00E270DB">
        <w:rPr>
          <w:lang w:eastAsia="zh-CN"/>
        </w:rPr>
        <w:t>5, the debates would occur in RAN5</w:t>
      </w:r>
      <w:r w:rsidR="004E0A22">
        <w:rPr>
          <w:lang w:eastAsia="zh-CN"/>
        </w:rPr>
        <w:t xml:space="preserve"> </w:t>
      </w:r>
      <w:r w:rsidR="00ED404E">
        <w:rPr>
          <w:lang w:eastAsia="zh-CN"/>
        </w:rPr>
        <w:t xml:space="preserve">again later. </w:t>
      </w:r>
      <w:r w:rsidR="001B4A30">
        <w:rPr>
          <w:lang w:eastAsia="zh-CN"/>
        </w:rPr>
        <w:t>There is similar case in Rel-18 beam correspondence for initial access which also testability objective</w:t>
      </w:r>
      <w:r w:rsidR="003A7436">
        <w:rPr>
          <w:lang w:eastAsia="zh-CN"/>
        </w:rPr>
        <w:t xml:space="preserve">, now RAN5 progress is still slow due to limited </w:t>
      </w:r>
      <w:r w:rsidR="00791CAE">
        <w:rPr>
          <w:lang w:eastAsia="zh-CN"/>
        </w:rPr>
        <w:t>RAN4 solid outcome on</w:t>
      </w:r>
      <w:r w:rsidR="003A7436">
        <w:rPr>
          <w:lang w:eastAsia="zh-CN"/>
        </w:rPr>
        <w:t xml:space="preserve"> testability.</w:t>
      </w:r>
    </w:p>
    <w:p w14:paraId="0AEAE226" w14:textId="7005E577" w:rsidR="005B4C03" w:rsidRDefault="00791CAE" w:rsidP="006B3A0A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a grand new </w:t>
      </w:r>
      <w:proofErr w:type="gramStart"/>
      <w:r>
        <w:rPr>
          <w:lang w:eastAsia="zh-CN"/>
        </w:rPr>
        <w:t>feature</w:t>
      </w:r>
      <w:proofErr w:type="gramEnd"/>
      <w:r>
        <w:rPr>
          <w:lang w:eastAsia="zh-CN"/>
        </w:rPr>
        <w:t xml:space="preserve"> it is better for RAN4 to fully study and complete the testability aspects rather than </w:t>
      </w:r>
      <w:r w:rsidR="0052479D">
        <w:rPr>
          <w:lang w:eastAsia="zh-CN"/>
        </w:rPr>
        <w:t>to leave to RAN5.</w:t>
      </w:r>
    </w:p>
    <w:p w14:paraId="331C3C96" w14:textId="58729217" w:rsidR="0052479D" w:rsidRDefault="0052479D" w:rsidP="0052479D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</w:t>
      </w:r>
      <w:r w:rsidRPr="0052479D">
        <w:rPr>
          <w:b/>
          <w:bCs/>
        </w:rPr>
        <w:t>fully study and complete the testability aspects rather than to leave to RAN5</w:t>
      </w:r>
      <w:r>
        <w:rPr>
          <w:b/>
          <w:bCs/>
        </w:rPr>
        <w:t>.</w:t>
      </w:r>
    </w:p>
    <w:p w14:paraId="5F22DCBE" w14:textId="239014C5" w:rsidR="00D85E73" w:rsidRDefault="00D85E73" w:rsidP="006B3A0A">
      <w:pPr>
        <w:rPr>
          <w:lang w:eastAsia="zh-CN"/>
        </w:rPr>
      </w:pP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78C2F9D6" w14:textId="77777777" w:rsidR="006226CD" w:rsidRPr="006E52B6" w:rsidRDefault="006226CD" w:rsidP="006226CD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</w:t>
      </w:r>
      <w:r w:rsidRPr="002232BE">
        <w:rPr>
          <w:b/>
          <w:bCs/>
        </w:rPr>
        <w:t>prioritize RRC_Idle when developing test method for FR1 UE LP-WUR RF testing.</w:t>
      </w:r>
    </w:p>
    <w:p w14:paraId="4934CB2C" w14:textId="77777777" w:rsidR="006226CD" w:rsidRDefault="006226CD" w:rsidP="006226CD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c</w:t>
      </w:r>
      <w:r w:rsidRPr="00C972EC">
        <w:rPr>
          <w:b/>
          <w:bCs/>
        </w:rPr>
        <w:t>ounter the detection rate without waking up the MR to verify LP-WUS RF performance.</w:t>
      </w:r>
    </w:p>
    <w:p w14:paraId="0524B0F9" w14:textId="3D45CAF7" w:rsidR="00CB26C5" w:rsidRPr="006226CD" w:rsidRDefault="006226CD" w:rsidP="00CB26C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</w:t>
      </w:r>
      <w:r w:rsidRPr="0052479D">
        <w:rPr>
          <w:b/>
          <w:bCs/>
        </w:rPr>
        <w:t>fully study and complete the testability aspects rather than to leave to RAN5</w:t>
      </w:r>
      <w:r>
        <w:rPr>
          <w:b/>
          <w:bCs/>
        </w:rPr>
        <w:t>.</w:t>
      </w:r>
    </w:p>
    <w:p w14:paraId="72E8611F" w14:textId="3FFF3741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26DC1C91" w14:textId="2A1D4E91" w:rsidR="003024E4" w:rsidRPr="003024E4" w:rsidRDefault="00CB5EC8" w:rsidP="00CB5EC8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 xml:space="preserve">R4-2420528 </w:t>
      </w:r>
      <w:proofErr w:type="gramStart"/>
      <w:r>
        <w:rPr>
          <w:lang w:eastAsia="zh-CN"/>
        </w:rPr>
        <w:t xml:space="preserve">   “</w:t>
      </w:r>
      <w:proofErr w:type="gramEnd"/>
      <w:r w:rsidRPr="00AA5780">
        <w:rPr>
          <w:lang w:eastAsia="zh-CN"/>
        </w:rPr>
        <w:t>WF on UE RF requirements for LP-WUS</w:t>
      </w:r>
      <w:r>
        <w:rPr>
          <w:lang w:eastAsia="zh-CN"/>
        </w:rPr>
        <w:t>”, vivo</w:t>
      </w:r>
    </w:p>
    <w:sectPr w:rsidR="003024E4" w:rsidRPr="003024E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8CDB2" w14:textId="77777777" w:rsidR="004C55D2" w:rsidRDefault="004C55D2" w:rsidP="00707BAC">
      <w:pPr>
        <w:spacing w:after="0"/>
      </w:pPr>
      <w:r>
        <w:separator/>
      </w:r>
    </w:p>
  </w:endnote>
  <w:endnote w:type="continuationSeparator" w:id="0">
    <w:p w14:paraId="7DAB789B" w14:textId="77777777" w:rsidR="004C55D2" w:rsidRDefault="004C55D2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D54ED" w14:textId="77777777" w:rsidR="004C55D2" w:rsidRDefault="004C55D2" w:rsidP="00707BAC">
      <w:pPr>
        <w:spacing w:after="0"/>
      </w:pPr>
      <w:r>
        <w:separator/>
      </w:r>
    </w:p>
  </w:footnote>
  <w:footnote w:type="continuationSeparator" w:id="0">
    <w:p w14:paraId="40A1BDBA" w14:textId="77777777" w:rsidR="004C55D2" w:rsidRDefault="004C55D2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8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22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2"/>
  </w:num>
  <w:num w:numId="5">
    <w:abstractNumId w:val="24"/>
  </w:num>
  <w:num w:numId="6">
    <w:abstractNumId w:val="20"/>
  </w:num>
  <w:num w:numId="7">
    <w:abstractNumId w:val="10"/>
  </w:num>
  <w:num w:numId="8">
    <w:abstractNumId w:val="1"/>
  </w:num>
  <w:num w:numId="9">
    <w:abstractNumId w:val="5"/>
  </w:num>
  <w:num w:numId="10">
    <w:abstractNumId w:val="12"/>
  </w:num>
  <w:num w:numId="11">
    <w:abstractNumId w:val="9"/>
  </w:num>
  <w:num w:numId="12">
    <w:abstractNumId w:val="21"/>
  </w:num>
  <w:num w:numId="13">
    <w:abstractNumId w:val="17"/>
  </w:num>
  <w:num w:numId="14">
    <w:abstractNumId w:val="15"/>
  </w:num>
  <w:num w:numId="15">
    <w:abstractNumId w:val="3"/>
  </w:num>
  <w:num w:numId="16">
    <w:abstractNumId w:val="6"/>
  </w:num>
  <w:num w:numId="17">
    <w:abstractNumId w:val="7"/>
  </w:num>
  <w:num w:numId="18">
    <w:abstractNumId w:val="0"/>
  </w:num>
  <w:num w:numId="19">
    <w:abstractNumId w:val="23"/>
  </w:num>
  <w:num w:numId="20">
    <w:abstractNumId w:val="18"/>
  </w:num>
  <w:num w:numId="21">
    <w:abstractNumId w:val="14"/>
  </w:num>
  <w:num w:numId="22">
    <w:abstractNumId w:val="8"/>
  </w:num>
  <w:num w:numId="23">
    <w:abstractNumId w:val="4"/>
  </w:num>
  <w:num w:numId="24">
    <w:abstractNumId w:val="13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4595"/>
    <w:rsid w:val="000046A6"/>
    <w:rsid w:val="000048E6"/>
    <w:rsid w:val="0000709C"/>
    <w:rsid w:val="0001038D"/>
    <w:rsid w:val="00011FBD"/>
    <w:rsid w:val="00015132"/>
    <w:rsid w:val="000174F7"/>
    <w:rsid w:val="00017524"/>
    <w:rsid w:val="00017C8C"/>
    <w:rsid w:val="00020DB5"/>
    <w:rsid w:val="000213D1"/>
    <w:rsid w:val="00021497"/>
    <w:rsid w:val="00021CED"/>
    <w:rsid w:val="00022941"/>
    <w:rsid w:val="00022AC0"/>
    <w:rsid w:val="00022D50"/>
    <w:rsid w:val="000231CD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0888"/>
    <w:rsid w:val="0005209A"/>
    <w:rsid w:val="0005251E"/>
    <w:rsid w:val="00052536"/>
    <w:rsid w:val="0005266E"/>
    <w:rsid w:val="00053B49"/>
    <w:rsid w:val="00053ECF"/>
    <w:rsid w:val="0005688F"/>
    <w:rsid w:val="00056995"/>
    <w:rsid w:val="00057D9B"/>
    <w:rsid w:val="00060AFD"/>
    <w:rsid w:val="00060EC0"/>
    <w:rsid w:val="0006107C"/>
    <w:rsid w:val="0006136D"/>
    <w:rsid w:val="00061E36"/>
    <w:rsid w:val="0006203C"/>
    <w:rsid w:val="00062E39"/>
    <w:rsid w:val="00065E7E"/>
    <w:rsid w:val="00065FBC"/>
    <w:rsid w:val="00066825"/>
    <w:rsid w:val="0006730E"/>
    <w:rsid w:val="00067601"/>
    <w:rsid w:val="000679A1"/>
    <w:rsid w:val="000721FA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87496"/>
    <w:rsid w:val="000908D9"/>
    <w:rsid w:val="00090E80"/>
    <w:rsid w:val="0009205A"/>
    <w:rsid w:val="000929D3"/>
    <w:rsid w:val="00092B0C"/>
    <w:rsid w:val="0009510E"/>
    <w:rsid w:val="00097642"/>
    <w:rsid w:val="00097874"/>
    <w:rsid w:val="00097F22"/>
    <w:rsid w:val="000A012E"/>
    <w:rsid w:val="000A0913"/>
    <w:rsid w:val="000A0BB1"/>
    <w:rsid w:val="000A0D13"/>
    <w:rsid w:val="000A355F"/>
    <w:rsid w:val="000A567D"/>
    <w:rsid w:val="000A643B"/>
    <w:rsid w:val="000A6859"/>
    <w:rsid w:val="000A6C41"/>
    <w:rsid w:val="000A7096"/>
    <w:rsid w:val="000B0067"/>
    <w:rsid w:val="000B04B1"/>
    <w:rsid w:val="000B058F"/>
    <w:rsid w:val="000B06C4"/>
    <w:rsid w:val="000B37B1"/>
    <w:rsid w:val="000B4117"/>
    <w:rsid w:val="000B4F74"/>
    <w:rsid w:val="000B7218"/>
    <w:rsid w:val="000B7424"/>
    <w:rsid w:val="000B7869"/>
    <w:rsid w:val="000B79F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D6C89"/>
    <w:rsid w:val="000D7D06"/>
    <w:rsid w:val="000E0733"/>
    <w:rsid w:val="000E0A10"/>
    <w:rsid w:val="000E26BD"/>
    <w:rsid w:val="000E3148"/>
    <w:rsid w:val="000E344D"/>
    <w:rsid w:val="000E3E8B"/>
    <w:rsid w:val="000E4512"/>
    <w:rsid w:val="000E486D"/>
    <w:rsid w:val="000E538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1CC5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39AF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EEF"/>
    <w:rsid w:val="00133395"/>
    <w:rsid w:val="00133690"/>
    <w:rsid w:val="00133C36"/>
    <w:rsid w:val="00133E27"/>
    <w:rsid w:val="001351EB"/>
    <w:rsid w:val="00135A74"/>
    <w:rsid w:val="00135AD2"/>
    <w:rsid w:val="00135CFF"/>
    <w:rsid w:val="00136259"/>
    <w:rsid w:val="00136C76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47990"/>
    <w:rsid w:val="00147A88"/>
    <w:rsid w:val="001512D7"/>
    <w:rsid w:val="0015384B"/>
    <w:rsid w:val="00153E6C"/>
    <w:rsid w:val="00155CB9"/>
    <w:rsid w:val="00156359"/>
    <w:rsid w:val="001573DA"/>
    <w:rsid w:val="0016151C"/>
    <w:rsid w:val="001617FA"/>
    <w:rsid w:val="00161C73"/>
    <w:rsid w:val="001637FA"/>
    <w:rsid w:val="00163C29"/>
    <w:rsid w:val="00164965"/>
    <w:rsid w:val="00165C4F"/>
    <w:rsid w:val="00166E70"/>
    <w:rsid w:val="00170E76"/>
    <w:rsid w:val="00171914"/>
    <w:rsid w:val="00171E77"/>
    <w:rsid w:val="001735AE"/>
    <w:rsid w:val="00173973"/>
    <w:rsid w:val="00174244"/>
    <w:rsid w:val="001744FE"/>
    <w:rsid w:val="001761E9"/>
    <w:rsid w:val="00176AE3"/>
    <w:rsid w:val="00176BE7"/>
    <w:rsid w:val="00177E2D"/>
    <w:rsid w:val="0018049D"/>
    <w:rsid w:val="00180A49"/>
    <w:rsid w:val="00180BAA"/>
    <w:rsid w:val="0018184B"/>
    <w:rsid w:val="00183AE5"/>
    <w:rsid w:val="00186928"/>
    <w:rsid w:val="00187B8C"/>
    <w:rsid w:val="00190E68"/>
    <w:rsid w:val="001919AD"/>
    <w:rsid w:val="001927C1"/>
    <w:rsid w:val="001940AA"/>
    <w:rsid w:val="00194778"/>
    <w:rsid w:val="00195B15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4A30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49"/>
    <w:rsid w:val="001C64CC"/>
    <w:rsid w:val="001C6513"/>
    <w:rsid w:val="001D08D9"/>
    <w:rsid w:val="001D0AF6"/>
    <w:rsid w:val="001D0C86"/>
    <w:rsid w:val="001D2C8E"/>
    <w:rsid w:val="001D37F9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054E8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32BE"/>
    <w:rsid w:val="002267B2"/>
    <w:rsid w:val="00227E7B"/>
    <w:rsid w:val="00230CE8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0B2"/>
    <w:rsid w:val="002512E0"/>
    <w:rsid w:val="00251CFA"/>
    <w:rsid w:val="00252B4F"/>
    <w:rsid w:val="00253941"/>
    <w:rsid w:val="00253A3C"/>
    <w:rsid w:val="00253CE9"/>
    <w:rsid w:val="00253E36"/>
    <w:rsid w:val="00254DD8"/>
    <w:rsid w:val="002553F6"/>
    <w:rsid w:val="00256DDC"/>
    <w:rsid w:val="002578D9"/>
    <w:rsid w:val="00257F33"/>
    <w:rsid w:val="0026064B"/>
    <w:rsid w:val="00260AB7"/>
    <w:rsid w:val="0026108A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876E6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34D"/>
    <w:rsid w:val="002B1D52"/>
    <w:rsid w:val="002B25D9"/>
    <w:rsid w:val="002B2704"/>
    <w:rsid w:val="002B3F06"/>
    <w:rsid w:val="002B460D"/>
    <w:rsid w:val="002B6675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E00C3"/>
    <w:rsid w:val="002E1105"/>
    <w:rsid w:val="002E332E"/>
    <w:rsid w:val="002E36E1"/>
    <w:rsid w:val="002E64FF"/>
    <w:rsid w:val="002E6568"/>
    <w:rsid w:val="002E7011"/>
    <w:rsid w:val="002F0045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4E4"/>
    <w:rsid w:val="00302E72"/>
    <w:rsid w:val="003030FB"/>
    <w:rsid w:val="00303823"/>
    <w:rsid w:val="00303E31"/>
    <w:rsid w:val="0030409C"/>
    <w:rsid w:val="003044C3"/>
    <w:rsid w:val="00305D23"/>
    <w:rsid w:val="00306C18"/>
    <w:rsid w:val="0030770F"/>
    <w:rsid w:val="00307D99"/>
    <w:rsid w:val="00313C72"/>
    <w:rsid w:val="00314598"/>
    <w:rsid w:val="00314F38"/>
    <w:rsid w:val="003158CE"/>
    <w:rsid w:val="003174D1"/>
    <w:rsid w:val="003179B9"/>
    <w:rsid w:val="00317D5B"/>
    <w:rsid w:val="0032045F"/>
    <w:rsid w:val="003213CD"/>
    <w:rsid w:val="00322F45"/>
    <w:rsid w:val="00323A7E"/>
    <w:rsid w:val="003246E1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2694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08D3"/>
    <w:rsid w:val="00392B77"/>
    <w:rsid w:val="00393D5B"/>
    <w:rsid w:val="00396C92"/>
    <w:rsid w:val="00396CB4"/>
    <w:rsid w:val="0039732A"/>
    <w:rsid w:val="00397C10"/>
    <w:rsid w:val="003A09CB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A7436"/>
    <w:rsid w:val="003B2A7B"/>
    <w:rsid w:val="003B2D77"/>
    <w:rsid w:val="003B3492"/>
    <w:rsid w:val="003B3C8C"/>
    <w:rsid w:val="003B3F6F"/>
    <w:rsid w:val="003B4099"/>
    <w:rsid w:val="003B4BF2"/>
    <w:rsid w:val="003B5696"/>
    <w:rsid w:val="003B648C"/>
    <w:rsid w:val="003B6ABE"/>
    <w:rsid w:val="003B6B02"/>
    <w:rsid w:val="003B6F17"/>
    <w:rsid w:val="003C146A"/>
    <w:rsid w:val="003C19FC"/>
    <w:rsid w:val="003C3383"/>
    <w:rsid w:val="003C3B47"/>
    <w:rsid w:val="003C412A"/>
    <w:rsid w:val="003C4561"/>
    <w:rsid w:val="003C6DE2"/>
    <w:rsid w:val="003C6E6F"/>
    <w:rsid w:val="003C7869"/>
    <w:rsid w:val="003D01BB"/>
    <w:rsid w:val="003D15E3"/>
    <w:rsid w:val="003D1FB3"/>
    <w:rsid w:val="003D4428"/>
    <w:rsid w:val="003D570B"/>
    <w:rsid w:val="003D5A84"/>
    <w:rsid w:val="003D7DD7"/>
    <w:rsid w:val="003E089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4CAE"/>
    <w:rsid w:val="003F5516"/>
    <w:rsid w:val="003F56F8"/>
    <w:rsid w:val="003F614F"/>
    <w:rsid w:val="003F6DA5"/>
    <w:rsid w:val="003F7BC9"/>
    <w:rsid w:val="004001D9"/>
    <w:rsid w:val="00401D41"/>
    <w:rsid w:val="0040268A"/>
    <w:rsid w:val="00403594"/>
    <w:rsid w:val="004036D5"/>
    <w:rsid w:val="0040441D"/>
    <w:rsid w:val="004044BA"/>
    <w:rsid w:val="00405DAE"/>
    <w:rsid w:val="004062E5"/>
    <w:rsid w:val="00407CB8"/>
    <w:rsid w:val="00410801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662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47EB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76552"/>
    <w:rsid w:val="00481250"/>
    <w:rsid w:val="00481567"/>
    <w:rsid w:val="00482C49"/>
    <w:rsid w:val="004832B5"/>
    <w:rsid w:val="00483EB6"/>
    <w:rsid w:val="00484A20"/>
    <w:rsid w:val="00484C72"/>
    <w:rsid w:val="0048624A"/>
    <w:rsid w:val="0049076D"/>
    <w:rsid w:val="004912F7"/>
    <w:rsid w:val="00491BC7"/>
    <w:rsid w:val="00493943"/>
    <w:rsid w:val="004940F4"/>
    <w:rsid w:val="00496FBC"/>
    <w:rsid w:val="0049733F"/>
    <w:rsid w:val="004978EF"/>
    <w:rsid w:val="00497F17"/>
    <w:rsid w:val="004A1643"/>
    <w:rsid w:val="004A16AE"/>
    <w:rsid w:val="004A3395"/>
    <w:rsid w:val="004A409E"/>
    <w:rsid w:val="004A5A16"/>
    <w:rsid w:val="004A5A94"/>
    <w:rsid w:val="004A5BB3"/>
    <w:rsid w:val="004A75DD"/>
    <w:rsid w:val="004A76E3"/>
    <w:rsid w:val="004B0139"/>
    <w:rsid w:val="004B2358"/>
    <w:rsid w:val="004B24D3"/>
    <w:rsid w:val="004B25FA"/>
    <w:rsid w:val="004B2675"/>
    <w:rsid w:val="004B37BC"/>
    <w:rsid w:val="004B3B08"/>
    <w:rsid w:val="004B3B5D"/>
    <w:rsid w:val="004B45E1"/>
    <w:rsid w:val="004B56AD"/>
    <w:rsid w:val="004B58EC"/>
    <w:rsid w:val="004B6D91"/>
    <w:rsid w:val="004B7001"/>
    <w:rsid w:val="004C1257"/>
    <w:rsid w:val="004C1484"/>
    <w:rsid w:val="004C1FC5"/>
    <w:rsid w:val="004C2A39"/>
    <w:rsid w:val="004C2B90"/>
    <w:rsid w:val="004C471A"/>
    <w:rsid w:val="004C4B54"/>
    <w:rsid w:val="004C55D2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A22"/>
    <w:rsid w:val="004E0CCF"/>
    <w:rsid w:val="004E11D7"/>
    <w:rsid w:val="004E46A9"/>
    <w:rsid w:val="004E5A98"/>
    <w:rsid w:val="004E7DA0"/>
    <w:rsid w:val="004E7FB3"/>
    <w:rsid w:val="004F040C"/>
    <w:rsid w:val="004F0A6E"/>
    <w:rsid w:val="004F17BD"/>
    <w:rsid w:val="004F2A9A"/>
    <w:rsid w:val="004F2FFD"/>
    <w:rsid w:val="004F5817"/>
    <w:rsid w:val="004F5EE5"/>
    <w:rsid w:val="004F6C74"/>
    <w:rsid w:val="0050022B"/>
    <w:rsid w:val="00500EF4"/>
    <w:rsid w:val="005019BC"/>
    <w:rsid w:val="005032C4"/>
    <w:rsid w:val="00503488"/>
    <w:rsid w:val="005040E6"/>
    <w:rsid w:val="00504C2B"/>
    <w:rsid w:val="00505F2F"/>
    <w:rsid w:val="0050648D"/>
    <w:rsid w:val="00510657"/>
    <w:rsid w:val="00511944"/>
    <w:rsid w:val="005120D5"/>
    <w:rsid w:val="00512479"/>
    <w:rsid w:val="00513C94"/>
    <w:rsid w:val="005160BC"/>
    <w:rsid w:val="00516961"/>
    <w:rsid w:val="005200B1"/>
    <w:rsid w:val="00521539"/>
    <w:rsid w:val="005216C8"/>
    <w:rsid w:val="0052479D"/>
    <w:rsid w:val="005257BF"/>
    <w:rsid w:val="005259C8"/>
    <w:rsid w:val="00526122"/>
    <w:rsid w:val="005266F8"/>
    <w:rsid w:val="00526DFB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343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318E"/>
    <w:rsid w:val="00563FA9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392"/>
    <w:rsid w:val="005839AE"/>
    <w:rsid w:val="00584BA7"/>
    <w:rsid w:val="00585347"/>
    <w:rsid w:val="0058544F"/>
    <w:rsid w:val="00585CBA"/>
    <w:rsid w:val="0058669B"/>
    <w:rsid w:val="00590BB9"/>
    <w:rsid w:val="005917F4"/>
    <w:rsid w:val="00591A1A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45B"/>
    <w:rsid w:val="005B16F2"/>
    <w:rsid w:val="005B191A"/>
    <w:rsid w:val="005B354C"/>
    <w:rsid w:val="005B401B"/>
    <w:rsid w:val="005B41A2"/>
    <w:rsid w:val="005B4A28"/>
    <w:rsid w:val="005B4C03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2877"/>
    <w:rsid w:val="005C36DB"/>
    <w:rsid w:val="005C3EAB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4C4B"/>
    <w:rsid w:val="005D56A8"/>
    <w:rsid w:val="005D5B94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AF"/>
    <w:rsid w:val="006204DE"/>
    <w:rsid w:val="00620F8A"/>
    <w:rsid w:val="00621947"/>
    <w:rsid w:val="006226CD"/>
    <w:rsid w:val="00623814"/>
    <w:rsid w:val="006240B8"/>
    <w:rsid w:val="00625E48"/>
    <w:rsid w:val="00626CD9"/>
    <w:rsid w:val="0062704B"/>
    <w:rsid w:val="00627153"/>
    <w:rsid w:val="006304A4"/>
    <w:rsid w:val="006314A0"/>
    <w:rsid w:val="006316FE"/>
    <w:rsid w:val="006324CD"/>
    <w:rsid w:val="00633513"/>
    <w:rsid w:val="006360DE"/>
    <w:rsid w:val="00637CD2"/>
    <w:rsid w:val="006405E9"/>
    <w:rsid w:val="00641460"/>
    <w:rsid w:val="00643D0F"/>
    <w:rsid w:val="006443D3"/>
    <w:rsid w:val="00644432"/>
    <w:rsid w:val="00645A26"/>
    <w:rsid w:val="006465F2"/>
    <w:rsid w:val="006523CE"/>
    <w:rsid w:val="00652416"/>
    <w:rsid w:val="006525CF"/>
    <w:rsid w:val="00652B3E"/>
    <w:rsid w:val="0065393E"/>
    <w:rsid w:val="00654D32"/>
    <w:rsid w:val="006552BF"/>
    <w:rsid w:val="00663B65"/>
    <w:rsid w:val="006645E7"/>
    <w:rsid w:val="00664963"/>
    <w:rsid w:val="006651A5"/>
    <w:rsid w:val="006654C3"/>
    <w:rsid w:val="00666384"/>
    <w:rsid w:val="0066722A"/>
    <w:rsid w:val="006679FD"/>
    <w:rsid w:val="006709E9"/>
    <w:rsid w:val="00672061"/>
    <w:rsid w:val="006722EA"/>
    <w:rsid w:val="0067242B"/>
    <w:rsid w:val="006729D3"/>
    <w:rsid w:val="00673BA6"/>
    <w:rsid w:val="006747F3"/>
    <w:rsid w:val="00674D9B"/>
    <w:rsid w:val="00675BB6"/>
    <w:rsid w:val="00677DDF"/>
    <w:rsid w:val="0068118E"/>
    <w:rsid w:val="00681CA6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634"/>
    <w:rsid w:val="00695F3B"/>
    <w:rsid w:val="00696534"/>
    <w:rsid w:val="0069741A"/>
    <w:rsid w:val="00697EAE"/>
    <w:rsid w:val="006A0689"/>
    <w:rsid w:val="006A084D"/>
    <w:rsid w:val="006A0EA1"/>
    <w:rsid w:val="006A1058"/>
    <w:rsid w:val="006A21FB"/>
    <w:rsid w:val="006A2A0F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A0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1870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454E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8BC"/>
    <w:rsid w:val="006E52B6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412E"/>
    <w:rsid w:val="00704266"/>
    <w:rsid w:val="007053BB"/>
    <w:rsid w:val="007059AA"/>
    <w:rsid w:val="00706B0F"/>
    <w:rsid w:val="007070AF"/>
    <w:rsid w:val="007077C3"/>
    <w:rsid w:val="00707BAC"/>
    <w:rsid w:val="00710546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AEA"/>
    <w:rsid w:val="00733CD6"/>
    <w:rsid w:val="007342BD"/>
    <w:rsid w:val="00740D11"/>
    <w:rsid w:val="007414A4"/>
    <w:rsid w:val="00741F57"/>
    <w:rsid w:val="007422C9"/>
    <w:rsid w:val="007428CF"/>
    <w:rsid w:val="007442D2"/>
    <w:rsid w:val="00745F61"/>
    <w:rsid w:val="007477B0"/>
    <w:rsid w:val="00751A03"/>
    <w:rsid w:val="0075205B"/>
    <w:rsid w:val="00752554"/>
    <w:rsid w:val="00752B31"/>
    <w:rsid w:val="00753BFB"/>
    <w:rsid w:val="007548EF"/>
    <w:rsid w:val="00756625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445"/>
    <w:rsid w:val="00775E88"/>
    <w:rsid w:val="00775F3B"/>
    <w:rsid w:val="0077677B"/>
    <w:rsid w:val="007773D9"/>
    <w:rsid w:val="0078045E"/>
    <w:rsid w:val="007816A2"/>
    <w:rsid w:val="00781740"/>
    <w:rsid w:val="00781E67"/>
    <w:rsid w:val="007823A4"/>
    <w:rsid w:val="00782AFE"/>
    <w:rsid w:val="00783107"/>
    <w:rsid w:val="00787425"/>
    <w:rsid w:val="00787532"/>
    <w:rsid w:val="007878DD"/>
    <w:rsid w:val="00787F75"/>
    <w:rsid w:val="0079056A"/>
    <w:rsid w:val="00790C9F"/>
    <w:rsid w:val="007919C1"/>
    <w:rsid w:val="00791CAE"/>
    <w:rsid w:val="00791CE3"/>
    <w:rsid w:val="00792165"/>
    <w:rsid w:val="00792B8C"/>
    <w:rsid w:val="00794484"/>
    <w:rsid w:val="00795455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5B3E"/>
    <w:rsid w:val="007A6766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EB0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32FC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0D04"/>
    <w:rsid w:val="00811641"/>
    <w:rsid w:val="00811750"/>
    <w:rsid w:val="00811C4E"/>
    <w:rsid w:val="00811E73"/>
    <w:rsid w:val="00812A55"/>
    <w:rsid w:val="00813119"/>
    <w:rsid w:val="00813B54"/>
    <w:rsid w:val="00813F6D"/>
    <w:rsid w:val="00816A2B"/>
    <w:rsid w:val="00816FF1"/>
    <w:rsid w:val="0081767F"/>
    <w:rsid w:val="008203DD"/>
    <w:rsid w:val="00821A67"/>
    <w:rsid w:val="0082323B"/>
    <w:rsid w:val="00825017"/>
    <w:rsid w:val="00825697"/>
    <w:rsid w:val="00825E6F"/>
    <w:rsid w:val="008260DD"/>
    <w:rsid w:val="00826B8C"/>
    <w:rsid w:val="00826C63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0EF"/>
    <w:rsid w:val="00850213"/>
    <w:rsid w:val="00851658"/>
    <w:rsid w:val="00851B17"/>
    <w:rsid w:val="008532C1"/>
    <w:rsid w:val="00853CD3"/>
    <w:rsid w:val="00854CDE"/>
    <w:rsid w:val="0085560D"/>
    <w:rsid w:val="008561B0"/>
    <w:rsid w:val="008561C9"/>
    <w:rsid w:val="008616FC"/>
    <w:rsid w:val="00862D21"/>
    <w:rsid w:val="00862F4E"/>
    <w:rsid w:val="00863FCF"/>
    <w:rsid w:val="008642EF"/>
    <w:rsid w:val="00864B89"/>
    <w:rsid w:val="00866D4D"/>
    <w:rsid w:val="00866F0D"/>
    <w:rsid w:val="00870DCB"/>
    <w:rsid w:val="0087150B"/>
    <w:rsid w:val="008722F2"/>
    <w:rsid w:val="0087296A"/>
    <w:rsid w:val="00873078"/>
    <w:rsid w:val="00874154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4AC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1A14"/>
    <w:rsid w:val="008C1B38"/>
    <w:rsid w:val="008C2204"/>
    <w:rsid w:val="008C248B"/>
    <w:rsid w:val="008C3CA2"/>
    <w:rsid w:val="008C47B5"/>
    <w:rsid w:val="008C48DA"/>
    <w:rsid w:val="008C661E"/>
    <w:rsid w:val="008C7840"/>
    <w:rsid w:val="008D0C7B"/>
    <w:rsid w:val="008D23B2"/>
    <w:rsid w:val="008D305A"/>
    <w:rsid w:val="008D33A9"/>
    <w:rsid w:val="008D6DDA"/>
    <w:rsid w:val="008E1A41"/>
    <w:rsid w:val="008E2543"/>
    <w:rsid w:val="008E2D1D"/>
    <w:rsid w:val="008E4057"/>
    <w:rsid w:val="008E4929"/>
    <w:rsid w:val="008E524F"/>
    <w:rsid w:val="008E5530"/>
    <w:rsid w:val="008E725B"/>
    <w:rsid w:val="008E7EF2"/>
    <w:rsid w:val="008F041E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52D"/>
    <w:rsid w:val="00900F36"/>
    <w:rsid w:val="00901549"/>
    <w:rsid w:val="0090240B"/>
    <w:rsid w:val="0090385B"/>
    <w:rsid w:val="00903982"/>
    <w:rsid w:val="00904C58"/>
    <w:rsid w:val="009054B4"/>
    <w:rsid w:val="009055A8"/>
    <w:rsid w:val="00905ED0"/>
    <w:rsid w:val="009069EE"/>
    <w:rsid w:val="00906A35"/>
    <w:rsid w:val="00906CD4"/>
    <w:rsid w:val="00910710"/>
    <w:rsid w:val="009108B0"/>
    <w:rsid w:val="00911B54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6F8"/>
    <w:rsid w:val="009259C5"/>
    <w:rsid w:val="0092659A"/>
    <w:rsid w:val="009276B6"/>
    <w:rsid w:val="00927897"/>
    <w:rsid w:val="00927CD0"/>
    <w:rsid w:val="00931084"/>
    <w:rsid w:val="00931203"/>
    <w:rsid w:val="00931C6F"/>
    <w:rsid w:val="00931D22"/>
    <w:rsid w:val="009320B8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6F6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6F8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0BD6"/>
    <w:rsid w:val="009A2198"/>
    <w:rsid w:val="009A2557"/>
    <w:rsid w:val="009A38EB"/>
    <w:rsid w:val="009A43B7"/>
    <w:rsid w:val="009A4753"/>
    <w:rsid w:val="009A49B6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D13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880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E6E9D"/>
    <w:rsid w:val="009F04D4"/>
    <w:rsid w:val="009F31E3"/>
    <w:rsid w:val="009F4031"/>
    <w:rsid w:val="009F4D0F"/>
    <w:rsid w:val="009F5C4E"/>
    <w:rsid w:val="009F5E1B"/>
    <w:rsid w:val="009F7BDF"/>
    <w:rsid w:val="00A00978"/>
    <w:rsid w:val="00A00C4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3C88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2B8"/>
    <w:rsid w:val="00A3072D"/>
    <w:rsid w:val="00A307F8"/>
    <w:rsid w:val="00A30923"/>
    <w:rsid w:val="00A31329"/>
    <w:rsid w:val="00A315E3"/>
    <w:rsid w:val="00A33887"/>
    <w:rsid w:val="00A34971"/>
    <w:rsid w:val="00A3650F"/>
    <w:rsid w:val="00A37A65"/>
    <w:rsid w:val="00A412F6"/>
    <w:rsid w:val="00A41D64"/>
    <w:rsid w:val="00A42E60"/>
    <w:rsid w:val="00A4487F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2F56"/>
    <w:rsid w:val="00A53217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7A90"/>
    <w:rsid w:val="00A67B01"/>
    <w:rsid w:val="00A70D20"/>
    <w:rsid w:val="00A71E0A"/>
    <w:rsid w:val="00A71E12"/>
    <w:rsid w:val="00A72A79"/>
    <w:rsid w:val="00A72DC8"/>
    <w:rsid w:val="00A770F1"/>
    <w:rsid w:val="00A77A23"/>
    <w:rsid w:val="00A80950"/>
    <w:rsid w:val="00A812C2"/>
    <w:rsid w:val="00A812F9"/>
    <w:rsid w:val="00A83104"/>
    <w:rsid w:val="00A8315B"/>
    <w:rsid w:val="00A834B6"/>
    <w:rsid w:val="00A85334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5E3"/>
    <w:rsid w:val="00A948A5"/>
    <w:rsid w:val="00A956E1"/>
    <w:rsid w:val="00A95900"/>
    <w:rsid w:val="00A9605F"/>
    <w:rsid w:val="00A960D8"/>
    <w:rsid w:val="00A96247"/>
    <w:rsid w:val="00A96275"/>
    <w:rsid w:val="00A96673"/>
    <w:rsid w:val="00A9686F"/>
    <w:rsid w:val="00A96968"/>
    <w:rsid w:val="00A974EB"/>
    <w:rsid w:val="00A97F07"/>
    <w:rsid w:val="00AA0034"/>
    <w:rsid w:val="00AA00FF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5AE0"/>
    <w:rsid w:val="00AA6AE6"/>
    <w:rsid w:val="00AA6C2D"/>
    <w:rsid w:val="00AA6E27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27FF"/>
    <w:rsid w:val="00AD3E3F"/>
    <w:rsid w:val="00AD4335"/>
    <w:rsid w:val="00AD52B3"/>
    <w:rsid w:val="00AD578C"/>
    <w:rsid w:val="00AD6423"/>
    <w:rsid w:val="00AD73C1"/>
    <w:rsid w:val="00AD7D8B"/>
    <w:rsid w:val="00AE0DB0"/>
    <w:rsid w:val="00AE1C15"/>
    <w:rsid w:val="00AE32FF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8EF"/>
    <w:rsid w:val="00AF6AF2"/>
    <w:rsid w:val="00B00129"/>
    <w:rsid w:val="00B00CE5"/>
    <w:rsid w:val="00B03E3A"/>
    <w:rsid w:val="00B049F9"/>
    <w:rsid w:val="00B05907"/>
    <w:rsid w:val="00B06402"/>
    <w:rsid w:val="00B074EB"/>
    <w:rsid w:val="00B07E87"/>
    <w:rsid w:val="00B10065"/>
    <w:rsid w:val="00B10A08"/>
    <w:rsid w:val="00B10A5C"/>
    <w:rsid w:val="00B1674E"/>
    <w:rsid w:val="00B2021A"/>
    <w:rsid w:val="00B20FD1"/>
    <w:rsid w:val="00B21454"/>
    <w:rsid w:val="00B23705"/>
    <w:rsid w:val="00B23BF2"/>
    <w:rsid w:val="00B2444F"/>
    <w:rsid w:val="00B254DA"/>
    <w:rsid w:val="00B2563F"/>
    <w:rsid w:val="00B25D8E"/>
    <w:rsid w:val="00B25F30"/>
    <w:rsid w:val="00B26CFB"/>
    <w:rsid w:val="00B2760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55F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B41"/>
    <w:rsid w:val="00B47125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247"/>
    <w:rsid w:val="00B5499F"/>
    <w:rsid w:val="00B5530A"/>
    <w:rsid w:val="00B557E0"/>
    <w:rsid w:val="00B55BD4"/>
    <w:rsid w:val="00B566BB"/>
    <w:rsid w:val="00B57362"/>
    <w:rsid w:val="00B577B9"/>
    <w:rsid w:val="00B57E31"/>
    <w:rsid w:val="00B60315"/>
    <w:rsid w:val="00B60568"/>
    <w:rsid w:val="00B61AE2"/>
    <w:rsid w:val="00B6327D"/>
    <w:rsid w:val="00B654A5"/>
    <w:rsid w:val="00B6617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5B84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60CC"/>
    <w:rsid w:val="00B96DF2"/>
    <w:rsid w:val="00B979D8"/>
    <w:rsid w:val="00B97DE6"/>
    <w:rsid w:val="00BA19B1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C0000"/>
    <w:rsid w:val="00BC0F3D"/>
    <w:rsid w:val="00BC1273"/>
    <w:rsid w:val="00BC160C"/>
    <w:rsid w:val="00BC2C29"/>
    <w:rsid w:val="00BC3A05"/>
    <w:rsid w:val="00BC3C61"/>
    <w:rsid w:val="00BC5901"/>
    <w:rsid w:val="00BC60D9"/>
    <w:rsid w:val="00BC68FA"/>
    <w:rsid w:val="00BC737D"/>
    <w:rsid w:val="00BC7649"/>
    <w:rsid w:val="00BD1B38"/>
    <w:rsid w:val="00BD1EA2"/>
    <w:rsid w:val="00BD4AC5"/>
    <w:rsid w:val="00BD617C"/>
    <w:rsid w:val="00BD77CF"/>
    <w:rsid w:val="00BE062F"/>
    <w:rsid w:val="00BE0EF3"/>
    <w:rsid w:val="00BE1955"/>
    <w:rsid w:val="00BE1ACF"/>
    <w:rsid w:val="00BE1BA1"/>
    <w:rsid w:val="00BE23D0"/>
    <w:rsid w:val="00BE3522"/>
    <w:rsid w:val="00BE3C14"/>
    <w:rsid w:val="00BE75FC"/>
    <w:rsid w:val="00BE7678"/>
    <w:rsid w:val="00BE7774"/>
    <w:rsid w:val="00BE7BC1"/>
    <w:rsid w:val="00BF11EA"/>
    <w:rsid w:val="00BF17CE"/>
    <w:rsid w:val="00BF3936"/>
    <w:rsid w:val="00BF3C2F"/>
    <w:rsid w:val="00BF437E"/>
    <w:rsid w:val="00BF4421"/>
    <w:rsid w:val="00BF4BAD"/>
    <w:rsid w:val="00BF4CB6"/>
    <w:rsid w:val="00C00824"/>
    <w:rsid w:val="00C008BA"/>
    <w:rsid w:val="00C01262"/>
    <w:rsid w:val="00C0211E"/>
    <w:rsid w:val="00C02544"/>
    <w:rsid w:val="00C0350E"/>
    <w:rsid w:val="00C035E1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3719"/>
    <w:rsid w:val="00C167A6"/>
    <w:rsid w:val="00C21D61"/>
    <w:rsid w:val="00C228A2"/>
    <w:rsid w:val="00C2306A"/>
    <w:rsid w:val="00C23C79"/>
    <w:rsid w:val="00C2400B"/>
    <w:rsid w:val="00C240C2"/>
    <w:rsid w:val="00C241B3"/>
    <w:rsid w:val="00C25E4C"/>
    <w:rsid w:val="00C25FB9"/>
    <w:rsid w:val="00C265FC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A33"/>
    <w:rsid w:val="00C41B88"/>
    <w:rsid w:val="00C41F17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346"/>
    <w:rsid w:val="00C739FD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C4B"/>
    <w:rsid w:val="00C829AC"/>
    <w:rsid w:val="00C83458"/>
    <w:rsid w:val="00C83E56"/>
    <w:rsid w:val="00C845D2"/>
    <w:rsid w:val="00C854D3"/>
    <w:rsid w:val="00C8731D"/>
    <w:rsid w:val="00C87836"/>
    <w:rsid w:val="00C908CF"/>
    <w:rsid w:val="00C90FD3"/>
    <w:rsid w:val="00C92047"/>
    <w:rsid w:val="00C92332"/>
    <w:rsid w:val="00C9521B"/>
    <w:rsid w:val="00C95FBA"/>
    <w:rsid w:val="00C962A4"/>
    <w:rsid w:val="00C972EC"/>
    <w:rsid w:val="00CA09C9"/>
    <w:rsid w:val="00CA134D"/>
    <w:rsid w:val="00CA237A"/>
    <w:rsid w:val="00CA237E"/>
    <w:rsid w:val="00CA3421"/>
    <w:rsid w:val="00CA380E"/>
    <w:rsid w:val="00CA5888"/>
    <w:rsid w:val="00CB0D10"/>
    <w:rsid w:val="00CB1071"/>
    <w:rsid w:val="00CB113F"/>
    <w:rsid w:val="00CB14E9"/>
    <w:rsid w:val="00CB171D"/>
    <w:rsid w:val="00CB1819"/>
    <w:rsid w:val="00CB26C5"/>
    <w:rsid w:val="00CB317F"/>
    <w:rsid w:val="00CB39F4"/>
    <w:rsid w:val="00CB3FFC"/>
    <w:rsid w:val="00CB5B8D"/>
    <w:rsid w:val="00CB5EC8"/>
    <w:rsid w:val="00CB635A"/>
    <w:rsid w:val="00CB6B45"/>
    <w:rsid w:val="00CB77B2"/>
    <w:rsid w:val="00CB7ABA"/>
    <w:rsid w:val="00CC07FB"/>
    <w:rsid w:val="00CC1680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6B8"/>
    <w:rsid w:val="00CE394B"/>
    <w:rsid w:val="00CE3E8B"/>
    <w:rsid w:val="00CE41DD"/>
    <w:rsid w:val="00CE47D2"/>
    <w:rsid w:val="00CE5127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06679"/>
    <w:rsid w:val="00D101C0"/>
    <w:rsid w:val="00D1047C"/>
    <w:rsid w:val="00D11758"/>
    <w:rsid w:val="00D1258A"/>
    <w:rsid w:val="00D1265F"/>
    <w:rsid w:val="00D12C2C"/>
    <w:rsid w:val="00D153A2"/>
    <w:rsid w:val="00D15656"/>
    <w:rsid w:val="00D20034"/>
    <w:rsid w:val="00D210A7"/>
    <w:rsid w:val="00D2112D"/>
    <w:rsid w:val="00D21BE1"/>
    <w:rsid w:val="00D22E26"/>
    <w:rsid w:val="00D24222"/>
    <w:rsid w:val="00D249DD"/>
    <w:rsid w:val="00D2529E"/>
    <w:rsid w:val="00D25EAA"/>
    <w:rsid w:val="00D274FC"/>
    <w:rsid w:val="00D3208D"/>
    <w:rsid w:val="00D32C1B"/>
    <w:rsid w:val="00D339A2"/>
    <w:rsid w:val="00D33B44"/>
    <w:rsid w:val="00D33F43"/>
    <w:rsid w:val="00D35B3D"/>
    <w:rsid w:val="00D35C56"/>
    <w:rsid w:val="00D35F63"/>
    <w:rsid w:val="00D35F6B"/>
    <w:rsid w:val="00D367A8"/>
    <w:rsid w:val="00D3699F"/>
    <w:rsid w:val="00D40B89"/>
    <w:rsid w:val="00D42DB5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032A"/>
    <w:rsid w:val="00D61B21"/>
    <w:rsid w:val="00D61F49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85E73"/>
    <w:rsid w:val="00D875F0"/>
    <w:rsid w:val="00D91070"/>
    <w:rsid w:val="00D92533"/>
    <w:rsid w:val="00D92CB5"/>
    <w:rsid w:val="00D931A8"/>
    <w:rsid w:val="00D94C7B"/>
    <w:rsid w:val="00DA04DF"/>
    <w:rsid w:val="00DA0897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C3D"/>
    <w:rsid w:val="00DB2530"/>
    <w:rsid w:val="00DB26CC"/>
    <w:rsid w:val="00DB26E4"/>
    <w:rsid w:val="00DB2F50"/>
    <w:rsid w:val="00DB4339"/>
    <w:rsid w:val="00DB69C3"/>
    <w:rsid w:val="00DB6A73"/>
    <w:rsid w:val="00DB6C32"/>
    <w:rsid w:val="00DC0DB9"/>
    <w:rsid w:val="00DC0E3F"/>
    <w:rsid w:val="00DC1C8D"/>
    <w:rsid w:val="00DC278D"/>
    <w:rsid w:val="00DC3625"/>
    <w:rsid w:val="00DC44B8"/>
    <w:rsid w:val="00DC5103"/>
    <w:rsid w:val="00DC5180"/>
    <w:rsid w:val="00DC5444"/>
    <w:rsid w:val="00DC62D9"/>
    <w:rsid w:val="00DC7967"/>
    <w:rsid w:val="00DD0303"/>
    <w:rsid w:val="00DD1A56"/>
    <w:rsid w:val="00DD34BB"/>
    <w:rsid w:val="00DD5D00"/>
    <w:rsid w:val="00DD6AA9"/>
    <w:rsid w:val="00DE00E1"/>
    <w:rsid w:val="00DE0CCB"/>
    <w:rsid w:val="00DE219C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1EB8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5C4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284B"/>
    <w:rsid w:val="00E240A4"/>
    <w:rsid w:val="00E243E8"/>
    <w:rsid w:val="00E27074"/>
    <w:rsid w:val="00E270DB"/>
    <w:rsid w:val="00E306F9"/>
    <w:rsid w:val="00E30BA1"/>
    <w:rsid w:val="00E30BF8"/>
    <w:rsid w:val="00E30EF9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509F8"/>
    <w:rsid w:val="00E52231"/>
    <w:rsid w:val="00E52AA0"/>
    <w:rsid w:val="00E5300E"/>
    <w:rsid w:val="00E534E2"/>
    <w:rsid w:val="00E53B76"/>
    <w:rsid w:val="00E53DC8"/>
    <w:rsid w:val="00E54351"/>
    <w:rsid w:val="00E549AB"/>
    <w:rsid w:val="00E55572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A82"/>
    <w:rsid w:val="00E73CCD"/>
    <w:rsid w:val="00E73F5D"/>
    <w:rsid w:val="00E74002"/>
    <w:rsid w:val="00E7509F"/>
    <w:rsid w:val="00E757EF"/>
    <w:rsid w:val="00E818FA"/>
    <w:rsid w:val="00E82F3C"/>
    <w:rsid w:val="00E82FBB"/>
    <w:rsid w:val="00E83FB1"/>
    <w:rsid w:val="00E8409D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373"/>
    <w:rsid w:val="00EA64A3"/>
    <w:rsid w:val="00EA6C76"/>
    <w:rsid w:val="00EA6E52"/>
    <w:rsid w:val="00EB018E"/>
    <w:rsid w:val="00EB0D38"/>
    <w:rsid w:val="00EB0FFB"/>
    <w:rsid w:val="00EB1168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AEA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04E"/>
    <w:rsid w:val="00ED414A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528A"/>
    <w:rsid w:val="00F0571D"/>
    <w:rsid w:val="00F057B6"/>
    <w:rsid w:val="00F06468"/>
    <w:rsid w:val="00F06487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B6D"/>
    <w:rsid w:val="00F24A89"/>
    <w:rsid w:val="00F252D2"/>
    <w:rsid w:val="00F2560D"/>
    <w:rsid w:val="00F263AE"/>
    <w:rsid w:val="00F26458"/>
    <w:rsid w:val="00F27310"/>
    <w:rsid w:val="00F277C8"/>
    <w:rsid w:val="00F30875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27FD"/>
    <w:rsid w:val="00F5300B"/>
    <w:rsid w:val="00F551BD"/>
    <w:rsid w:val="00F554B9"/>
    <w:rsid w:val="00F56263"/>
    <w:rsid w:val="00F56FF3"/>
    <w:rsid w:val="00F62A38"/>
    <w:rsid w:val="00F635BD"/>
    <w:rsid w:val="00F6498D"/>
    <w:rsid w:val="00F64B08"/>
    <w:rsid w:val="00F64BD9"/>
    <w:rsid w:val="00F66E33"/>
    <w:rsid w:val="00F675F1"/>
    <w:rsid w:val="00F70A60"/>
    <w:rsid w:val="00F70BAE"/>
    <w:rsid w:val="00F70EBA"/>
    <w:rsid w:val="00F70EF1"/>
    <w:rsid w:val="00F72217"/>
    <w:rsid w:val="00F72902"/>
    <w:rsid w:val="00F72967"/>
    <w:rsid w:val="00F740D1"/>
    <w:rsid w:val="00F74187"/>
    <w:rsid w:val="00F743EB"/>
    <w:rsid w:val="00F7496D"/>
    <w:rsid w:val="00F80BF9"/>
    <w:rsid w:val="00F80C2B"/>
    <w:rsid w:val="00F81ABD"/>
    <w:rsid w:val="00F81D85"/>
    <w:rsid w:val="00F81F96"/>
    <w:rsid w:val="00F81FF7"/>
    <w:rsid w:val="00F82D87"/>
    <w:rsid w:val="00F8461D"/>
    <w:rsid w:val="00F8462C"/>
    <w:rsid w:val="00F851E3"/>
    <w:rsid w:val="00F85751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A7A57"/>
    <w:rsid w:val="00FB12F1"/>
    <w:rsid w:val="00FB1BF1"/>
    <w:rsid w:val="00FB2922"/>
    <w:rsid w:val="00FB2CAD"/>
    <w:rsid w:val="00FB3471"/>
    <w:rsid w:val="00FB4190"/>
    <w:rsid w:val="00FB54CE"/>
    <w:rsid w:val="00FB665A"/>
    <w:rsid w:val="00FB76E3"/>
    <w:rsid w:val="00FB7964"/>
    <w:rsid w:val="00FC037D"/>
    <w:rsid w:val="00FC0766"/>
    <w:rsid w:val="00FC15DD"/>
    <w:rsid w:val="00FC2B85"/>
    <w:rsid w:val="00FC33A5"/>
    <w:rsid w:val="00FC3E6D"/>
    <w:rsid w:val="00FC4B98"/>
    <w:rsid w:val="00FC4C98"/>
    <w:rsid w:val="00FC5DDC"/>
    <w:rsid w:val="00FC7B97"/>
    <w:rsid w:val="00FD022D"/>
    <w:rsid w:val="00FD21F6"/>
    <w:rsid w:val="00FD367F"/>
    <w:rsid w:val="00FD4133"/>
    <w:rsid w:val="00FD77DB"/>
    <w:rsid w:val="00FD7C6A"/>
    <w:rsid w:val="00FD7F99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103"/>
    <w:rsid w:val="00FE7E51"/>
    <w:rsid w:val="00FF0AFA"/>
    <w:rsid w:val="00FF1A7F"/>
    <w:rsid w:val="00FF1C72"/>
    <w:rsid w:val="00FF2AF6"/>
    <w:rsid w:val="00FF3407"/>
    <w:rsid w:val="00FF3540"/>
    <w:rsid w:val="00FF39FF"/>
    <w:rsid w:val="00FF4411"/>
    <w:rsid w:val="00FF5742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,목록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467B9-084F-4B30-B970-18F14186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22702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244</cp:revision>
  <cp:lastPrinted>2020-04-08T05:49:00Z</cp:lastPrinted>
  <dcterms:created xsi:type="dcterms:W3CDTF">2020-04-08T09:11:00Z</dcterms:created>
  <dcterms:modified xsi:type="dcterms:W3CDTF">2025-02-06T23:24:00Z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